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F696776" w14:textId="77777777" w:rsidR="005E693F" w:rsidRPr="007C02F0" w:rsidRDefault="005E693F" w:rsidP="005E693F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>
              <w:rPr>
                <w:rFonts w:ascii="Arial" w:hAnsi="Arial" w:cs="Arial"/>
                <w:b/>
                <w:sz w:val="36"/>
                <w:szCs w:val="36"/>
              </w:rPr>
              <w:t>topného kanálu z VS 803</w:t>
            </w:r>
          </w:p>
          <w:p w14:paraId="49B2E7A4" w14:textId="77777777" w:rsidR="005E693F" w:rsidRPr="007C02F0" w:rsidRDefault="005E693F" w:rsidP="005E693F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(komplex KAHAN)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2CF1EB1F" w14:textId="77777777" w:rsidR="00062A0D" w:rsidRDefault="00062A0D" w:rsidP="00062A0D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D.2.1 - TECHNOLOGICKÁ ČÁST, ROZVODY ÚT</w:t>
            </w:r>
          </w:p>
          <w:p w14:paraId="4977003E" w14:textId="77777777" w:rsidR="00514ED5" w:rsidRPr="00D554AA" w:rsidRDefault="00514ED5" w:rsidP="00514ED5">
            <w:pPr>
              <w:pStyle w:val="Nadpis3"/>
              <w:spacing w:before="120"/>
              <w:rPr>
                <w:sz w:val="24"/>
                <w:szCs w:val="24"/>
              </w:rPr>
            </w:pPr>
            <w:r w:rsidRPr="00D9684E">
              <w:rPr>
                <w:rFonts w:ascii="Arial" w:hAnsi="Arial" w:cs="Arial"/>
                <w:sz w:val="24"/>
                <w:szCs w:val="24"/>
              </w:rPr>
              <w:t>TECHNICKÁ ZPRÁVA</w:t>
            </w:r>
            <w:r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14:paraId="0D603C16" w14:textId="785A8D00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354C0C0E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</w:t>
            </w:r>
            <w:r w:rsidR="005E693F">
              <w:rPr>
                <w:rFonts w:ascii="Arial" w:hAnsi="Arial" w:cs="Arial"/>
                <w:b/>
                <w:sz w:val="24"/>
              </w:rPr>
              <w:t>20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FE8235" w14:textId="77777777" w:rsidR="00196D8C" w:rsidRDefault="00196D8C">
      <w:r>
        <w:separator/>
      </w:r>
    </w:p>
  </w:endnote>
  <w:endnote w:type="continuationSeparator" w:id="0">
    <w:p w14:paraId="2E0D63BE" w14:textId="77777777" w:rsidR="00196D8C" w:rsidRDefault="00196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A5AB3E" w14:textId="77777777" w:rsidR="00196D8C" w:rsidRDefault="00196D8C">
      <w:r>
        <w:separator/>
      </w:r>
    </w:p>
  </w:footnote>
  <w:footnote w:type="continuationSeparator" w:id="0">
    <w:p w14:paraId="3B938FAA" w14:textId="77777777" w:rsidR="00196D8C" w:rsidRDefault="00196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61A29"/>
    <w:rsid w:val="00062A0D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6D8C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32380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1A7F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14ED5"/>
    <w:rsid w:val="005214E1"/>
    <w:rsid w:val="00521F84"/>
    <w:rsid w:val="00543E1F"/>
    <w:rsid w:val="00560BB1"/>
    <w:rsid w:val="00597730"/>
    <w:rsid w:val="005A174C"/>
    <w:rsid w:val="005C7C65"/>
    <w:rsid w:val="005E693F"/>
    <w:rsid w:val="0061578E"/>
    <w:rsid w:val="00620B20"/>
    <w:rsid w:val="006311C0"/>
    <w:rsid w:val="00643A16"/>
    <w:rsid w:val="00665F71"/>
    <w:rsid w:val="00676FB1"/>
    <w:rsid w:val="0069034B"/>
    <w:rsid w:val="00695D34"/>
    <w:rsid w:val="006B7B3E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23938"/>
    <w:rsid w:val="00932F15"/>
    <w:rsid w:val="00944E20"/>
    <w:rsid w:val="00947DF0"/>
    <w:rsid w:val="00954975"/>
    <w:rsid w:val="00965225"/>
    <w:rsid w:val="009734EA"/>
    <w:rsid w:val="00982B7B"/>
    <w:rsid w:val="009841E9"/>
    <w:rsid w:val="00992107"/>
    <w:rsid w:val="00995019"/>
    <w:rsid w:val="009A5696"/>
    <w:rsid w:val="009C06AC"/>
    <w:rsid w:val="009D06A4"/>
    <w:rsid w:val="009D6566"/>
    <w:rsid w:val="009F3BD2"/>
    <w:rsid w:val="009F4E24"/>
    <w:rsid w:val="00A03D58"/>
    <w:rsid w:val="00A139EE"/>
    <w:rsid w:val="00A15BEA"/>
    <w:rsid w:val="00A16023"/>
    <w:rsid w:val="00A77558"/>
    <w:rsid w:val="00A83DC9"/>
    <w:rsid w:val="00AA6403"/>
    <w:rsid w:val="00AA78F3"/>
    <w:rsid w:val="00AB11BC"/>
    <w:rsid w:val="00AB61CF"/>
    <w:rsid w:val="00AC2C7E"/>
    <w:rsid w:val="00AD6819"/>
    <w:rsid w:val="00AE2E6A"/>
    <w:rsid w:val="00AE4CFA"/>
    <w:rsid w:val="00AF5A95"/>
    <w:rsid w:val="00B1629C"/>
    <w:rsid w:val="00B350D4"/>
    <w:rsid w:val="00B35752"/>
    <w:rsid w:val="00B375CD"/>
    <w:rsid w:val="00B401D0"/>
    <w:rsid w:val="00B40CCA"/>
    <w:rsid w:val="00B42484"/>
    <w:rsid w:val="00B54D35"/>
    <w:rsid w:val="00B75E94"/>
    <w:rsid w:val="00B76FA4"/>
    <w:rsid w:val="00BC5688"/>
    <w:rsid w:val="00BC78C0"/>
    <w:rsid w:val="00BD5195"/>
    <w:rsid w:val="00BF25D5"/>
    <w:rsid w:val="00C24523"/>
    <w:rsid w:val="00C27A0E"/>
    <w:rsid w:val="00C35B15"/>
    <w:rsid w:val="00C7175E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DF4B84"/>
    <w:rsid w:val="00E10E30"/>
    <w:rsid w:val="00E22737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EF73BD"/>
    <w:rsid w:val="00F0686E"/>
    <w:rsid w:val="00F64832"/>
    <w:rsid w:val="00F73626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link w:val="Nadpis3Char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062A0D"/>
    <w:rPr>
      <w:b/>
      <w:smallCap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2</TotalTime>
  <Pages>1</Pages>
  <Words>68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2</cp:revision>
  <cp:lastPrinted>2017-06-05T22:44:00Z</cp:lastPrinted>
  <dcterms:created xsi:type="dcterms:W3CDTF">2020-11-29T19:37:00Z</dcterms:created>
  <dcterms:modified xsi:type="dcterms:W3CDTF">2020-11-29T19:37:00Z</dcterms:modified>
</cp:coreProperties>
</file>